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79588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RYCHE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6107011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Eastchurch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Kent. Yeoman.</w:t>
      </w:r>
    </w:p>
    <w:p w14:paraId="5FA7FC50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A87757C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9B2E984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Mason of Milton(q.v.) brought a plaint of debt against him.</w:t>
      </w:r>
    </w:p>
    <w:p w14:paraId="6FB55420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A695467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5D7A1CC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C66F9A8" w14:textId="77777777" w:rsidR="00A70E91" w:rsidRDefault="00A70E91" w:rsidP="00A70E9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December 2021</w:t>
      </w:r>
    </w:p>
    <w:p w14:paraId="54E3A8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5FC2" w14:textId="77777777" w:rsidR="00A70E91" w:rsidRDefault="00A70E91" w:rsidP="009139A6">
      <w:r>
        <w:separator/>
      </w:r>
    </w:p>
  </w:endnote>
  <w:endnote w:type="continuationSeparator" w:id="0">
    <w:p w14:paraId="43EF9B09" w14:textId="77777777" w:rsidR="00A70E91" w:rsidRDefault="00A70E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87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73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42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6DD39" w14:textId="77777777" w:rsidR="00A70E91" w:rsidRDefault="00A70E91" w:rsidP="009139A6">
      <w:r>
        <w:separator/>
      </w:r>
    </w:p>
  </w:footnote>
  <w:footnote w:type="continuationSeparator" w:id="0">
    <w:p w14:paraId="2F647B0F" w14:textId="77777777" w:rsidR="00A70E91" w:rsidRDefault="00A70E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54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E4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32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91"/>
    <w:rsid w:val="000666E0"/>
    <w:rsid w:val="002510B7"/>
    <w:rsid w:val="005C130B"/>
    <w:rsid w:val="00826F5C"/>
    <w:rsid w:val="009139A6"/>
    <w:rsid w:val="009448BB"/>
    <w:rsid w:val="00A3176C"/>
    <w:rsid w:val="00A70E9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A0960"/>
  <w15:chartTrackingRefBased/>
  <w15:docId w15:val="{22388D54-5C78-4463-BEB7-F1ABEB20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0E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2022-01-14T10:40:00Z</dcterms:created>
  <dcterms:modified xsi:type="dcterms:W3CDTF">2022-01-14T10:41:00Z</dcterms:modified>
</cp:coreProperties>
</file>